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F79" w:rsidRDefault="00C20F79" w:rsidP="00C20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KYNE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C20F79" w:rsidRDefault="00C20F79" w:rsidP="00C20F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0F79" w:rsidRDefault="00C20F79" w:rsidP="00C20F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0F79" w:rsidRDefault="00C20F79" w:rsidP="00C20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Oct.1439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Hatfield Broad Oak,</w:t>
      </w:r>
    </w:p>
    <w:p w:rsidR="00C20F79" w:rsidRDefault="00C20F79" w:rsidP="00C20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Bataille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20F79" w:rsidRDefault="00C20F79" w:rsidP="00C20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9450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25-364)</w:t>
      </w:r>
    </w:p>
    <w:p w:rsidR="00C20F79" w:rsidRDefault="00C20F79" w:rsidP="00C20F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0F79" w:rsidRDefault="00C20F79" w:rsidP="00C20F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20F79" w:rsidRDefault="00C20F79" w:rsidP="00C20F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2015</w:t>
      </w:r>
      <w:bookmarkStart w:id="0" w:name="_GoBack"/>
      <w:bookmarkEnd w:id="0"/>
    </w:p>
    <w:sectPr w:rsidR="00DD5B8A" w:rsidRPr="00C20F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F79" w:rsidRDefault="00C20F79" w:rsidP="00564E3C">
      <w:pPr>
        <w:spacing w:after="0" w:line="240" w:lineRule="auto"/>
      </w:pPr>
      <w:r>
        <w:separator/>
      </w:r>
    </w:p>
  </w:endnote>
  <w:endnote w:type="continuationSeparator" w:id="0">
    <w:p w:rsidR="00C20F79" w:rsidRDefault="00C20F7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20F79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F79" w:rsidRDefault="00C20F79" w:rsidP="00564E3C">
      <w:pPr>
        <w:spacing w:after="0" w:line="240" w:lineRule="auto"/>
      </w:pPr>
      <w:r>
        <w:separator/>
      </w:r>
    </w:p>
  </w:footnote>
  <w:footnote w:type="continuationSeparator" w:id="0">
    <w:p w:rsidR="00C20F79" w:rsidRDefault="00C20F7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F79"/>
    <w:rsid w:val="00372DC6"/>
    <w:rsid w:val="00564E3C"/>
    <w:rsid w:val="0064591D"/>
    <w:rsid w:val="00C20F7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F2771"/>
  <w15:chartTrackingRefBased/>
  <w15:docId w15:val="{C14340E0-49A3-4725-98E2-BB5AC32D3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20F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2015-10-04T20:45:00Z</dcterms:created>
  <dcterms:modified xsi:type="dcterms:W3CDTF">2015-10-04T20:46:00Z</dcterms:modified>
</cp:coreProperties>
</file>